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46B71" w:rsidRPr="00D46B71" w14:paraId="12C199D1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62D19F5" w14:textId="77777777" w:rsidR="00D46B71" w:rsidRPr="00D46B71" w:rsidRDefault="00D46B71" w:rsidP="00D46B71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498A33" w14:textId="77777777" w:rsidR="00D46B71" w:rsidRPr="00D46B71" w:rsidRDefault="00D46B71" w:rsidP="00D46B71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4770DD" w14:textId="77777777" w:rsidR="00D46B71" w:rsidRPr="00D46B71" w:rsidRDefault="00D46B71" w:rsidP="00D46B71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46B71" w:rsidRPr="00D46B71" w14:paraId="7D12C157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369E00" w14:textId="77777777" w:rsidR="00D46B71" w:rsidRPr="00D46B71" w:rsidRDefault="00D46B71" w:rsidP="00D46B71"/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582CE2" w14:textId="43BDD2C9" w:rsidR="00D46B71" w:rsidRPr="00D46B71" w:rsidRDefault="00BD1EE6" w:rsidP="00D46B71">
            <w:r>
              <w:t>(ZV)</w:t>
            </w:r>
            <w:r w:rsidR="004B4CE3">
              <w:t>23-</w:t>
            </w:r>
            <w:r w:rsidR="00B07F24">
              <w:t>149</w:t>
            </w:r>
            <w:r w:rsidR="00323B92">
              <w:t>/26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BEAD80" w14:textId="77777777" w:rsidR="00D46B71" w:rsidRPr="00D46B71" w:rsidRDefault="00D46B71" w:rsidP="00D46B71"/>
        </w:tc>
      </w:tr>
      <w:tr w:rsidR="00D46B71" w:rsidRPr="00D46B71" w14:paraId="5D7B15F1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3902F80" w14:textId="77777777" w:rsidR="00D46B71" w:rsidRPr="00D46B71" w:rsidRDefault="00D46B71" w:rsidP="00D46B71">
            <w:r>
              <w:t>Baumaßnahme</w:t>
            </w:r>
          </w:p>
        </w:tc>
      </w:tr>
      <w:tr w:rsidR="00D46B71" w:rsidRPr="00D46B71" w14:paraId="33C7770E" w14:textId="77777777" w:rsidTr="0062738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605B396" w14:textId="77777777" w:rsidR="00D46B71" w:rsidRPr="00D46B71" w:rsidRDefault="00D46B71" w:rsidP="00D46B71"/>
        </w:tc>
      </w:tr>
      <w:tr w:rsidR="00D46B71" w:rsidRPr="00D46B71" w14:paraId="5AF90F28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2F2DB4" w14:textId="77777777" w:rsidR="00D46B71" w:rsidRPr="00D46B71" w:rsidRDefault="0023161A" w:rsidP="00D46B71">
            <w:r>
              <w:t>Kreishaus Sanierung Recklinghausen</w:t>
            </w:r>
          </w:p>
        </w:tc>
      </w:tr>
      <w:tr w:rsidR="00D46B71" w:rsidRPr="00D46B71" w14:paraId="3D6C589F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1FC75749" w14:textId="77777777" w:rsidR="00D46B71" w:rsidRPr="00D46B71" w:rsidRDefault="00AC39D1" w:rsidP="00D46B71">
            <w:r>
              <w:t>Leistung</w:t>
            </w:r>
          </w:p>
        </w:tc>
      </w:tr>
      <w:tr w:rsidR="00D46B71" w:rsidRPr="00D46B71" w14:paraId="47A6BCB2" w14:textId="77777777">
        <w:trPr>
          <w:cantSplit/>
          <w:trHeight w:hRule="exact" w:val="371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090A215" w14:textId="42A6D3A3" w:rsidR="00D46B71" w:rsidRPr="00D46B71" w:rsidRDefault="00B07F24" w:rsidP="00D46B71">
            <w:r w:rsidRPr="00B07F24">
              <w:t>2.310 Metallbau- und Verglasungsarbeiten (Rohrrahmentüren)</w:t>
            </w:r>
          </w:p>
        </w:tc>
      </w:tr>
    </w:tbl>
    <w:p w14:paraId="62A1D3ED" w14:textId="77777777" w:rsidR="002748DF" w:rsidRDefault="002748DF" w:rsidP="00046C8E"/>
    <w:p w14:paraId="754C198A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037CB94C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72DDC586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2DD5D5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151DBEB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C6EAB01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5CA2F6AA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4C4540C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EFA9D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53F9EB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41A79186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86A3C3" w14:textId="77777777" w:rsidR="00D46B71" w:rsidRPr="00D46B71" w:rsidRDefault="00D46B71" w:rsidP="00D46B71"/>
        </w:tc>
      </w:tr>
      <w:tr w:rsidR="00D46B71" w:rsidRPr="00D46B71" w14:paraId="765AB918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D2594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B7A380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4F0853DE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865AEC" w14:textId="77777777" w:rsidR="00D46B71" w:rsidRPr="00D46B71" w:rsidRDefault="00D46B71" w:rsidP="00D46B71"/>
        </w:tc>
      </w:tr>
      <w:tr w:rsidR="00D46B71" w:rsidRPr="00D46B71" w14:paraId="50D15DD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BB1C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5ED91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EBBD027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462D3EDC" w14:textId="77777777" w:rsidR="00D46B71" w:rsidRPr="00D46B71" w:rsidRDefault="00D46B71" w:rsidP="00D46B71"/>
        </w:tc>
      </w:tr>
      <w:tr w:rsidR="00D46B71" w:rsidRPr="00D46B71" w14:paraId="7D8293F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097B0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5C1ED2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7BB2AAD4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0508ECA" w14:textId="77777777" w:rsidR="00D46B71" w:rsidRPr="00D46B71" w:rsidRDefault="00D46B71" w:rsidP="00D46B71"/>
        </w:tc>
      </w:tr>
    </w:tbl>
    <w:p w14:paraId="1572D6CD" w14:textId="77777777" w:rsidR="00D46B71" w:rsidRDefault="00D46B71" w:rsidP="00046C8E"/>
    <w:p w14:paraId="71A74452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38F4F36D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6BF1A76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2B7D55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73EC77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254348C1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14ADE72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0447615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D72E615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3393A24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AF99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5BA43635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45C06EDD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269E570" w14:textId="77777777" w:rsidR="00D46B71" w:rsidRPr="00D46B71" w:rsidRDefault="00D46B71" w:rsidP="00D46B71"/>
        </w:tc>
      </w:tr>
    </w:tbl>
    <w:p w14:paraId="41C628AF" w14:textId="77777777" w:rsidR="00D46B71" w:rsidRDefault="00D46B71" w:rsidP="00046C8E"/>
    <w:p w14:paraId="6A13A1B4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0E2F7852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5F6265B4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2793EA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53EA247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E4813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6AA660A4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E46293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9253F5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D6591C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38A3652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FCDBD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BA6FA78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52CD9D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A7BABE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E39FF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B21A43C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7F991C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2BF887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A65C33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7AEA3160" w14:textId="77777777" w:rsidR="00D46B71" w:rsidRDefault="00D46B71" w:rsidP="00046C8E"/>
    <w:p w14:paraId="05752405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834B382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9F375E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BFF37ED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59112F46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34F88C5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1D3E961B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0511478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02F2D07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4F5E8750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D75E3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473D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1CFFDA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1E6862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58DE38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332736E9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79D6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52CFFF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A656AA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FB91EC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7BDE5BC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1C74F1F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4D7240A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FA8922B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2726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79C8BA40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249E1AC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6075C92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21B322A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0463F8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52011C5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6D7A0EE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FC3251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7BAA8B27" wp14:editId="58A96468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545D00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6233E31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15C5C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5227C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9CDFDF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9528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36F81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86F8973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45B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38331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710BD0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3DD6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84A18E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DAB125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EB702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39FB6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3ED6410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F8B62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6FDB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1F46A45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1C4C1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C9FF3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F3C651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FEC0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2621D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4FFACE8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2498A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01D6A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59957CA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DC937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671168C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1ECCD5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8E6DE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1B14F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C336E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99191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63AAB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9A27B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3DF3935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46953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7C23F0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1F8431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75E45C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5C10C8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AF24F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CD6705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19A06E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AB38E3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56451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449BC84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E53C1C5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A68BF2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757DD2C1" wp14:editId="770B224F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C63224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65147365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3D69E7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6E3FA1EE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5C9BD789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A8878C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64EB77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A9F36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EB4840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13015A2" wp14:editId="2CBA8EBE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37B673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34F21D9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3409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678A0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2728F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5BD10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6E6A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369BC41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65F41C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C02CCEB" wp14:editId="627C13B2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9A10EC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52B0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3FD45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C333E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AAF4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D081FD5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67E48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B5E90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B8916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AFAFB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F473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F54C54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B9D48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1AB73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F4F04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B2F8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01EFA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50400A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21BB5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CE4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74120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E5382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A7AF7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38BA6B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599C54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333BD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325D7643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87546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BDEDE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73D56663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8EC8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9C664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010D3C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064439B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CC5D6E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259B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CC8E71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25587B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E14250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267113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0BA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4BA325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29C6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BAD9AA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C7470C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5DD8E9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2FB49CF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3EF65C3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C3D65F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A7D1A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961658E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1762A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06AC6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7CFA0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F91D9E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E2F4ED7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81F55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ADF515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FDE6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822E81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A58E73E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F071B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462FC7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A399A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04B0DA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475D7303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ABE1F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0842D4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F89C2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78B558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FB204F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218C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4E3ABA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2FCBA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64A3EC6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69009E1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B762D42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B3249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E187EA6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D7BFB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E304E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3F226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D324DD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BF71F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8495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6A4DA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7CF5AC0E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2390F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B3AE26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2C960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0B84B3E2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2E1CC3D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D695CF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3E28CC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B00B0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49A3DB3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817F9C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92BFB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D0AAF0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3A9786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3AD3BD75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29057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AD75EE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3360A28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1D48E4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083FD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4BD05CFB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66704FE6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DB60AFC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138BF7B5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4D0C7E53" wp14:editId="735712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C40086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6E6C30AD" wp14:editId="479447C5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D35301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1F70B" w14:textId="77777777" w:rsidR="00A50EAB" w:rsidRDefault="00A50EAB">
      <w:r>
        <w:separator/>
      </w:r>
    </w:p>
    <w:p w14:paraId="3D6F3BE2" w14:textId="77777777" w:rsidR="00A50EAB" w:rsidRDefault="00A50EAB"/>
    <w:p w14:paraId="6F59339A" w14:textId="77777777" w:rsidR="00A50EAB" w:rsidRDefault="00A50EAB"/>
    <w:p w14:paraId="4C1D875E" w14:textId="77777777" w:rsidR="00A50EAB" w:rsidRDefault="00A50EAB"/>
    <w:p w14:paraId="23DEF4B2" w14:textId="77777777" w:rsidR="00A50EAB" w:rsidRDefault="00A50EAB"/>
    <w:p w14:paraId="3B5E1872" w14:textId="77777777" w:rsidR="00A50EAB" w:rsidRDefault="00A50EAB"/>
  </w:endnote>
  <w:endnote w:type="continuationSeparator" w:id="0">
    <w:p w14:paraId="631A7982" w14:textId="77777777" w:rsidR="00A50EAB" w:rsidRDefault="00A50EAB">
      <w:r>
        <w:continuationSeparator/>
      </w:r>
    </w:p>
    <w:p w14:paraId="09B45742" w14:textId="77777777" w:rsidR="00A50EAB" w:rsidRDefault="00A50EAB"/>
    <w:p w14:paraId="66842916" w14:textId="77777777" w:rsidR="00A50EAB" w:rsidRDefault="00A50EAB"/>
    <w:p w14:paraId="77290DFA" w14:textId="77777777" w:rsidR="00A50EAB" w:rsidRDefault="00A50EAB"/>
    <w:p w14:paraId="7D0A199E" w14:textId="77777777" w:rsidR="00A50EAB" w:rsidRDefault="00A50EAB"/>
    <w:p w14:paraId="0785AE86" w14:textId="77777777" w:rsidR="00A50EAB" w:rsidRDefault="00A50E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FFB90A4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CB5326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E5AA04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7605E40" wp14:editId="070C8A6E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25C2E8D5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416AF9BD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0E8BA45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C9C00" w14:textId="77777777" w:rsidR="00A50EAB" w:rsidRDefault="00A50EAB">
      <w:r>
        <w:separator/>
      </w:r>
    </w:p>
    <w:p w14:paraId="3819A529" w14:textId="77777777" w:rsidR="00A50EAB" w:rsidRDefault="00A50EAB"/>
    <w:p w14:paraId="4AE1E4B8" w14:textId="77777777" w:rsidR="00A50EAB" w:rsidRDefault="00A50EAB"/>
    <w:p w14:paraId="571043FB" w14:textId="77777777" w:rsidR="00A50EAB" w:rsidRDefault="00A50EAB"/>
  </w:footnote>
  <w:footnote w:type="continuationSeparator" w:id="0">
    <w:p w14:paraId="5303BC77" w14:textId="77777777" w:rsidR="00A50EAB" w:rsidRDefault="00A50EAB">
      <w:r>
        <w:continuationSeparator/>
      </w:r>
    </w:p>
    <w:p w14:paraId="5161FFF0" w14:textId="77777777" w:rsidR="00A50EAB" w:rsidRDefault="00A50EAB"/>
    <w:p w14:paraId="37A48ACE" w14:textId="77777777" w:rsidR="00A50EAB" w:rsidRDefault="00A50EAB"/>
    <w:p w14:paraId="3E6DDAE6" w14:textId="77777777" w:rsidR="00A50EAB" w:rsidRDefault="00A50EAB"/>
    <w:p w14:paraId="17739022" w14:textId="77777777" w:rsidR="00A50EAB" w:rsidRDefault="00A50EAB"/>
    <w:p w14:paraId="476D3561" w14:textId="77777777" w:rsidR="00A50EAB" w:rsidRDefault="00A50EAB"/>
  </w:footnote>
  <w:footnote w:id="1">
    <w:p w14:paraId="072754E3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80EF6" w14:textId="77777777" w:rsidR="007D6F38" w:rsidRDefault="007D6F38"/>
  <w:p w14:paraId="1322CC29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90205" w14:textId="77777777" w:rsidR="007D6F38" w:rsidRDefault="007D6F38" w:rsidP="00046C8E">
    <w:pPr>
      <w:pStyle w:val="Kopfzeile"/>
    </w:pPr>
    <w:r>
      <w:t>222</w:t>
    </w:r>
  </w:p>
  <w:p w14:paraId="56AF42CC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84583331">
    <w:abstractNumId w:val="1"/>
  </w:num>
  <w:num w:numId="2" w16cid:durableId="69162811">
    <w:abstractNumId w:val="5"/>
  </w:num>
  <w:num w:numId="3" w16cid:durableId="650595434">
    <w:abstractNumId w:val="7"/>
  </w:num>
  <w:num w:numId="4" w16cid:durableId="1998919775">
    <w:abstractNumId w:val="16"/>
  </w:num>
  <w:num w:numId="5" w16cid:durableId="1896044194">
    <w:abstractNumId w:val="9"/>
  </w:num>
  <w:num w:numId="6" w16cid:durableId="785808325">
    <w:abstractNumId w:val="3"/>
  </w:num>
  <w:num w:numId="7" w16cid:durableId="1340349219">
    <w:abstractNumId w:val="12"/>
  </w:num>
  <w:num w:numId="8" w16cid:durableId="1400178390">
    <w:abstractNumId w:val="8"/>
  </w:num>
  <w:num w:numId="9" w16cid:durableId="1153446157">
    <w:abstractNumId w:val="15"/>
  </w:num>
  <w:num w:numId="10" w16cid:durableId="1961255769">
    <w:abstractNumId w:val="4"/>
  </w:num>
  <w:num w:numId="11" w16cid:durableId="2095197101">
    <w:abstractNumId w:val="11"/>
  </w:num>
  <w:num w:numId="12" w16cid:durableId="1089885851">
    <w:abstractNumId w:val="11"/>
  </w:num>
  <w:num w:numId="13" w16cid:durableId="1364939018">
    <w:abstractNumId w:val="11"/>
  </w:num>
  <w:num w:numId="14" w16cid:durableId="2125729455">
    <w:abstractNumId w:val="11"/>
  </w:num>
  <w:num w:numId="15" w16cid:durableId="1772043860">
    <w:abstractNumId w:val="11"/>
  </w:num>
  <w:num w:numId="16" w16cid:durableId="914515434">
    <w:abstractNumId w:val="2"/>
  </w:num>
  <w:num w:numId="17" w16cid:durableId="227227498">
    <w:abstractNumId w:val="2"/>
  </w:num>
  <w:num w:numId="18" w16cid:durableId="193663491">
    <w:abstractNumId w:val="14"/>
  </w:num>
  <w:num w:numId="19" w16cid:durableId="349766186">
    <w:abstractNumId w:val="13"/>
  </w:num>
  <w:num w:numId="20" w16cid:durableId="36513935">
    <w:abstractNumId w:val="10"/>
  </w:num>
  <w:num w:numId="21" w16cid:durableId="211813252">
    <w:abstractNumId w:val="6"/>
  </w:num>
  <w:num w:numId="22" w16cid:durableId="2023706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46C8E"/>
    <w:rsid w:val="00057A27"/>
    <w:rsid w:val="0006675C"/>
    <w:rsid w:val="00081305"/>
    <w:rsid w:val="000848E7"/>
    <w:rsid w:val="000A42AA"/>
    <w:rsid w:val="000A684F"/>
    <w:rsid w:val="000D483D"/>
    <w:rsid w:val="000E27CA"/>
    <w:rsid w:val="0010121A"/>
    <w:rsid w:val="001028D9"/>
    <w:rsid w:val="00106076"/>
    <w:rsid w:val="00127C79"/>
    <w:rsid w:val="001426F7"/>
    <w:rsid w:val="0014678A"/>
    <w:rsid w:val="00160AA1"/>
    <w:rsid w:val="0016197D"/>
    <w:rsid w:val="001A6205"/>
    <w:rsid w:val="001A6264"/>
    <w:rsid w:val="001B64D6"/>
    <w:rsid w:val="001B705C"/>
    <w:rsid w:val="001C3E5C"/>
    <w:rsid w:val="001C509D"/>
    <w:rsid w:val="001D3C09"/>
    <w:rsid w:val="001E0C92"/>
    <w:rsid w:val="001F47CC"/>
    <w:rsid w:val="00221939"/>
    <w:rsid w:val="0023161A"/>
    <w:rsid w:val="002517FD"/>
    <w:rsid w:val="00263542"/>
    <w:rsid w:val="002748DF"/>
    <w:rsid w:val="002805B3"/>
    <w:rsid w:val="002C0F7B"/>
    <w:rsid w:val="002C403D"/>
    <w:rsid w:val="002C55D1"/>
    <w:rsid w:val="002E4302"/>
    <w:rsid w:val="002F4952"/>
    <w:rsid w:val="0032077E"/>
    <w:rsid w:val="00323B92"/>
    <w:rsid w:val="00327698"/>
    <w:rsid w:val="003552CC"/>
    <w:rsid w:val="00355C7F"/>
    <w:rsid w:val="00375050"/>
    <w:rsid w:val="003845F5"/>
    <w:rsid w:val="00390BD2"/>
    <w:rsid w:val="00395FEC"/>
    <w:rsid w:val="003A36E9"/>
    <w:rsid w:val="003C79EA"/>
    <w:rsid w:val="003D3E99"/>
    <w:rsid w:val="003E2CD4"/>
    <w:rsid w:val="00402A1B"/>
    <w:rsid w:val="00423B5F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B4CE3"/>
    <w:rsid w:val="004C5609"/>
    <w:rsid w:val="004E07A5"/>
    <w:rsid w:val="004E3711"/>
    <w:rsid w:val="00500C2B"/>
    <w:rsid w:val="00516D4E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D535D"/>
    <w:rsid w:val="005E3D2E"/>
    <w:rsid w:val="005F32A5"/>
    <w:rsid w:val="005F41CD"/>
    <w:rsid w:val="00602C1E"/>
    <w:rsid w:val="00605DD3"/>
    <w:rsid w:val="00606550"/>
    <w:rsid w:val="00607EE7"/>
    <w:rsid w:val="00614636"/>
    <w:rsid w:val="00625A9E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02AC"/>
    <w:rsid w:val="00777CC0"/>
    <w:rsid w:val="0078194F"/>
    <w:rsid w:val="00782E76"/>
    <w:rsid w:val="0078695C"/>
    <w:rsid w:val="007D6F38"/>
    <w:rsid w:val="007D70B4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4FDC"/>
    <w:rsid w:val="008D764D"/>
    <w:rsid w:val="008F52AA"/>
    <w:rsid w:val="008F6547"/>
    <w:rsid w:val="00910F0B"/>
    <w:rsid w:val="00962412"/>
    <w:rsid w:val="0097166A"/>
    <w:rsid w:val="009747DF"/>
    <w:rsid w:val="009769C9"/>
    <w:rsid w:val="009A3215"/>
    <w:rsid w:val="009A33B4"/>
    <w:rsid w:val="009C14BE"/>
    <w:rsid w:val="009D4494"/>
    <w:rsid w:val="009F16D8"/>
    <w:rsid w:val="00A00872"/>
    <w:rsid w:val="00A142AD"/>
    <w:rsid w:val="00A4070F"/>
    <w:rsid w:val="00A5084B"/>
    <w:rsid w:val="00A50EA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07F24"/>
    <w:rsid w:val="00B14EF0"/>
    <w:rsid w:val="00B23C01"/>
    <w:rsid w:val="00B40909"/>
    <w:rsid w:val="00B434E5"/>
    <w:rsid w:val="00B438EF"/>
    <w:rsid w:val="00B44C7B"/>
    <w:rsid w:val="00B61624"/>
    <w:rsid w:val="00B61D2B"/>
    <w:rsid w:val="00B8084A"/>
    <w:rsid w:val="00B86044"/>
    <w:rsid w:val="00B95794"/>
    <w:rsid w:val="00B96ADB"/>
    <w:rsid w:val="00BA5512"/>
    <w:rsid w:val="00BA5E42"/>
    <w:rsid w:val="00BB6F09"/>
    <w:rsid w:val="00BC6F76"/>
    <w:rsid w:val="00BD1EE6"/>
    <w:rsid w:val="00BE2EAB"/>
    <w:rsid w:val="00BF2190"/>
    <w:rsid w:val="00C101BF"/>
    <w:rsid w:val="00C246AC"/>
    <w:rsid w:val="00C26124"/>
    <w:rsid w:val="00C2678D"/>
    <w:rsid w:val="00C30192"/>
    <w:rsid w:val="00C33C0C"/>
    <w:rsid w:val="00C634B2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A276D"/>
    <w:rsid w:val="00DB6C0D"/>
    <w:rsid w:val="00DC24B2"/>
    <w:rsid w:val="00DC2EA6"/>
    <w:rsid w:val="00DC7E08"/>
    <w:rsid w:val="00DD5025"/>
    <w:rsid w:val="00DD53E6"/>
    <w:rsid w:val="00DE2F64"/>
    <w:rsid w:val="00DE420C"/>
    <w:rsid w:val="00E009DA"/>
    <w:rsid w:val="00E02FAA"/>
    <w:rsid w:val="00E1197E"/>
    <w:rsid w:val="00E322E9"/>
    <w:rsid w:val="00E578EB"/>
    <w:rsid w:val="00E6087B"/>
    <w:rsid w:val="00E748C4"/>
    <w:rsid w:val="00E85EBB"/>
    <w:rsid w:val="00EA10EB"/>
    <w:rsid w:val="00EC3B1B"/>
    <w:rsid w:val="00EC7AED"/>
    <w:rsid w:val="00F02058"/>
    <w:rsid w:val="00F133C2"/>
    <w:rsid w:val="00F15903"/>
    <w:rsid w:val="00F21669"/>
    <w:rsid w:val="00F32C49"/>
    <w:rsid w:val="00F73C36"/>
    <w:rsid w:val="00F75A38"/>
    <w:rsid w:val="00F9088F"/>
    <w:rsid w:val="00F9090D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2897BC1E"/>
  <w15:docId w15:val="{31A30F2F-BC5C-47A4-AD77-FB5A23499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377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Hoyme, D.</cp:lastModifiedBy>
  <cp:revision>22</cp:revision>
  <cp:lastPrinted>2010-03-03T17:05:00Z</cp:lastPrinted>
  <dcterms:created xsi:type="dcterms:W3CDTF">2016-10-19T11:49:00Z</dcterms:created>
  <dcterms:modified xsi:type="dcterms:W3CDTF">2026-04-22T12:34:00Z</dcterms:modified>
</cp:coreProperties>
</file>